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DFCAE6D" w14:textId="77777777" w:rsidR="00603256" w:rsidRDefault="00603256" w:rsidP="00603256">
      <w:pPr>
        <w:pStyle w:val="NoSpacing"/>
      </w:pPr>
      <w:r>
        <w:rPr>
          <w:u w:val="single"/>
        </w:rPr>
        <w:t>Anne WINGFIELD</w:t>
      </w:r>
      <w:r>
        <w:t xml:space="preserve">   </w:t>
      </w:r>
      <w:proofErr w:type="gramStart"/>
      <w:r>
        <w:t xml:space="preserve">   (</w:t>
      </w:r>
      <w:proofErr w:type="gramEnd"/>
      <w:r>
        <w:t>1462 – 1498)</w:t>
      </w:r>
    </w:p>
    <w:p w14:paraId="11BC728D" w14:textId="77777777" w:rsidR="00603256" w:rsidRDefault="00603256" w:rsidP="00603256">
      <w:pPr>
        <w:pStyle w:val="NoSpacing"/>
      </w:pPr>
    </w:p>
    <w:p w14:paraId="058354E2" w14:textId="77777777" w:rsidR="00603256" w:rsidRDefault="00603256" w:rsidP="00603256">
      <w:pPr>
        <w:pStyle w:val="NoSpacing"/>
      </w:pPr>
    </w:p>
    <w:p w14:paraId="1A5C046C" w14:textId="77777777" w:rsidR="00603256" w:rsidRDefault="00603256" w:rsidP="00603256">
      <w:pPr>
        <w:pStyle w:val="NoSpacing"/>
      </w:pPr>
      <w:r>
        <w:t xml:space="preserve">= John </w:t>
      </w:r>
      <w:proofErr w:type="spellStart"/>
      <w:r>
        <w:t>Echingham</w:t>
      </w:r>
      <w:proofErr w:type="spellEnd"/>
      <w:r>
        <w:t>(q.v.).</w:t>
      </w:r>
    </w:p>
    <w:p w14:paraId="57225E0D" w14:textId="77777777" w:rsidR="00603256" w:rsidRDefault="00603256" w:rsidP="00603256">
      <w:pPr>
        <w:pStyle w:val="NoSpacing"/>
      </w:pPr>
      <w:r>
        <w:t>(UK and Ireland, Find A Grave Index, 1300’s – current)</w:t>
      </w:r>
    </w:p>
    <w:p w14:paraId="5C7F091D" w14:textId="77777777" w:rsidR="00603256" w:rsidRDefault="00603256" w:rsidP="00603256">
      <w:pPr>
        <w:pStyle w:val="NoSpacing"/>
      </w:pPr>
      <w:r>
        <w:t>Son:   Edward.    (ibid.)</w:t>
      </w:r>
    </w:p>
    <w:p w14:paraId="108D890F" w14:textId="77777777" w:rsidR="00603256" w:rsidRDefault="00603256" w:rsidP="00603256">
      <w:pPr>
        <w:pStyle w:val="NoSpacing"/>
      </w:pPr>
    </w:p>
    <w:p w14:paraId="20CFD107" w14:textId="77777777" w:rsidR="00603256" w:rsidRDefault="00603256" w:rsidP="00603256">
      <w:pPr>
        <w:pStyle w:val="NoSpacing"/>
      </w:pPr>
    </w:p>
    <w:p w14:paraId="5F92C572" w14:textId="77777777" w:rsidR="00603256" w:rsidRDefault="00603256" w:rsidP="00603256">
      <w:pPr>
        <w:pStyle w:val="NoSpacing"/>
      </w:pPr>
      <w:r>
        <w:tab/>
        <w:t>1462</w:t>
      </w:r>
      <w:r>
        <w:tab/>
        <w:t xml:space="preserve">Born in </w:t>
      </w:r>
      <w:proofErr w:type="spellStart"/>
      <w:r>
        <w:t>Letheringham</w:t>
      </w:r>
      <w:proofErr w:type="spellEnd"/>
      <w:r>
        <w:t>, Suffolk.   (ibid.)</w:t>
      </w:r>
    </w:p>
    <w:p w14:paraId="1CAD8055" w14:textId="77777777" w:rsidR="00603256" w:rsidRDefault="00603256" w:rsidP="00603256">
      <w:pPr>
        <w:pStyle w:val="NoSpacing"/>
      </w:pPr>
      <w:r>
        <w:t>28 Aug.1498</w:t>
      </w:r>
      <w:r>
        <w:tab/>
        <w:t xml:space="preserve">She died; buried in </w:t>
      </w:r>
      <w:proofErr w:type="spellStart"/>
      <w:r>
        <w:t>Barsham</w:t>
      </w:r>
      <w:proofErr w:type="spellEnd"/>
      <w:r>
        <w:t>.   (ibid.)</w:t>
      </w:r>
    </w:p>
    <w:p w14:paraId="4720EF28" w14:textId="77777777" w:rsidR="00603256" w:rsidRDefault="00603256" w:rsidP="00603256">
      <w:pPr>
        <w:pStyle w:val="NoSpacing"/>
      </w:pPr>
    </w:p>
    <w:p w14:paraId="5583A6CC" w14:textId="77777777" w:rsidR="00603256" w:rsidRDefault="00603256" w:rsidP="00603256">
      <w:pPr>
        <w:pStyle w:val="NoSpacing"/>
      </w:pPr>
    </w:p>
    <w:p w14:paraId="36A2D513" w14:textId="77777777" w:rsidR="00603256" w:rsidRDefault="00603256" w:rsidP="00603256">
      <w:pPr>
        <w:pStyle w:val="NoSpacing"/>
      </w:pPr>
      <w:r>
        <w:t>23 June 2024</w:t>
      </w:r>
    </w:p>
    <w:p w14:paraId="1E75D0C8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F55D1EA" w14:textId="77777777" w:rsidR="00603256" w:rsidRDefault="00603256" w:rsidP="009139A6">
      <w:r>
        <w:separator/>
      </w:r>
    </w:p>
  </w:endnote>
  <w:endnote w:type="continuationSeparator" w:id="0">
    <w:p w14:paraId="678A705B" w14:textId="77777777" w:rsidR="00603256" w:rsidRDefault="00603256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0ABFA78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DF839F4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3998BFD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75B114B" w14:textId="77777777" w:rsidR="00603256" w:rsidRDefault="00603256" w:rsidP="009139A6">
      <w:r>
        <w:separator/>
      </w:r>
    </w:p>
  </w:footnote>
  <w:footnote w:type="continuationSeparator" w:id="0">
    <w:p w14:paraId="1A0AF1DA" w14:textId="77777777" w:rsidR="00603256" w:rsidRDefault="00603256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3B7B84B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DBC2072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1A070AD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03256"/>
    <w:rsid w:val="000666E0"/>
    <w:rsid w:val="002510B7"/>
    <w:rsid w:val="00270799"/>
    <w:rsid w:val="005C130B"/>
    <w:rsid w:val="00603256"/>
    <w:rsid w:val="00826F5C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E61DA6"/>
    <w:rsid w:val="00EB3209"/>
    <w:rsid w:val="00F41096"/>
    <w:rsid w:val="00F4643A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4A56753"/>
  <w15:chartTrackingRefBased/>
  <w15:docId w15:val="{E12BF32E-F340-488A-AB96-9A0F69EAC2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38</Words>
  <Characters>219</Characters>
  <Application>Microsoft Office Word</Application>
  <DocSecurity>0</DocSecurity>
  <Lines>1</Lines>
  <Paragraphs>1</Paragraphs>
  <ScaleCrop>false</ScaleCrop>
  <Company/>
  <LinksUpToDate>false</LinksUpToDate>
  <CharactersWithSpaces>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2024-06-23T19:07:00Z</dcterms:created>
  <dcterms:modified xsi:type="dcterms:W3CDTF">2024-06-23T19:07:00Z</dcterms:modified>
</cp:coreProperties>
</file>